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proofErr w:type="gramStart"/>
            <w:r>
              <w:rPr>
                <w:sz w:val="18"/>
                <w:szCs w:val="18"/>
              </w:rPr>
              <w:t>е</w:t>
            </w:r>
            <w:proofErr w:type="gramEnd"/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CB04F1" w:rsidRDefault="00744310" w:rsidP="004D2A13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D2A13" w:rsidRPr="004D2A13">
        <w:rPr>
          <w:rFonts w:eastAsia="Arial"/>
          <w:b/>
          <w:kern w:val="3"/>
          <w:sz w:val="24"/>
          <w:szCs w:val="24"/>
          <w:lang w:eastAsia="zh-CN"/>
        </w:rPr>
        <w:t xml:space="preserve">г. Бугульма, ул. Петра </w:t>
      </w:r>
      <w:proofErr w:type="spellStart"/>
      <w:r w:rsidR="004D2A13" w:rsidRPr="004D2A13">
        <w:rPr>
          <w:rFonts w:eastAsia="Arial"/>
          <w:b/>
          <w:kern w:val="3"/>
          <w:sz w:val="24"/>
          <w:szCs w:val="24"/>
          <w:lang w:eastAsia="zh-CN"/>
        </w:rPr>
        <w:t>Ненастина</w:t>
      </w:r>
      <w:proofErr w:type="spellEnd"/>
      <w:r w:rsidR="004D2A13" w:rsidRPr="004D2A13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4D2A13" w:rsidRDefault="004D2A13" w:rsidP="004D2A13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4D2A13">
        <w:rPr>
          <w:rFonts w:eastAsia="Arial"/>
          <w:b/>
          <w:kern w:val="3"/>
          <w:sz w:val="24"/>
          <w:szCs w:val="24"/>
          <w:lang w:eastAsia="zh-CN"/>
        </w:rPr>
        <w:t>д. 68</w:t>
      </w:r>
    </w:p>
    <w:p w:rsidR="004D2A13" w:rsidRDefault="004D2A13" w:rsidP="004D2A1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3D3249" w:rsidRDefault="0010435B" w:rsidP="003D324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9C0927" w:rsidRPr="009C092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3D3249" w:rsidRPr="003D3249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D3249" w:rsidRPr="003D3249">
        <w:rPr>
          <w:b/>
          <w:color w:val="000000"/>
          <w:kern w:val="3"/>
          <w:sz w:val="24"/>
          <w:szCs w:val="24"/>
          <w:lang w:eastAsia="zh-CN" w:bidi="hi-IN"/>
        </w:rPr>
        <w:t>7 100 000,00</w:t>
      </w:r>
      <w:r w:rsidR="003D324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D3249" w:rsidRPr="003D3249">
        <w:rPr>
          <w:b/>
          <w:bCs/>
          <w:color w:val="000000"/>
          <w:kern w:val="3"/>
          <w:sz w:val="24"/>
          <w:szCs w:val="24"/>
          <w:lang w:eastAsia="zh-CN" w:bidi="hi-IN"/>
        </w:rPr>
        <w:t>71 000,00</w:t>
      </w:r>
      <w:r w:rsidR="003D324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D3249" w:rsidRPr="003D3249">
        <w:rPr>
          <w:b/>
          <w:bCs/>
          <w:color w:val="000000"/>
          <w:kern w:val="3"/>
          <w:sz w:val="24"/>
          <w:szCs w:val="24"/>
          <w:lang w:eastAsia="zh-CN" w:bidi="hi-IN"/>
        </w:rPr>
        <w:t>106 500,00</w:t>
      </w:r>
      <w:r w:rsidR="003D324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D3249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2A13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0927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6C55"/>
    <w:rsid w:val="00CB04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95B36-EBA4-4DCF-86DB-82018DD97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21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25</cp:revision>
  <cp:lastPrinted>2023-02-01T06:27:00Z</cp:lastPrinted>
  <dcterms:created xsi:type="dcterms:W3CDTF">2024-06-18T11:39:00Z</dcterms:created>
  <dcterms:modified xsi:type="dcterms:W3CDTF">2024-07-01T06:53:00Z</dcterms:modified>
</cp:coreProperties>
</file>